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2F742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GILBERT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4B46928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2F6A1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C42D3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2B0C654E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Wiltshire.</w:t>
      </w:r>
    </w:p>
    <w:p w14:paraId="15973436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64BAAB0B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0C45F" w14:textId="77777777" w:rsidR="000C7EAA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BA68A0" w14:textId="77777777" w:rsidR="000C7EAA" w:rsidRPr="00680D2B" w:rsidRDefault="000C7EAA" w:rsidP="000C7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2021</w:t>
      </w:r>
    </w:p>
    <w:p w14:paraId="798B1F53" w14:textId="654C7C1E" w:rsidR="00BA00AB" w:rsidRPr="000C7EA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C7E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F8736" w14:textId="77777777" w:rsidR="000C7EAA" w:rsidRDefault="000C7EAA" w:rsidP="009139A6">
      <w:r>
        <w:separator/>
      </w:r>
    </w:p>
  </w:endnote>
  <w:endnote w:type="continuationSeparator" w:id="0">
    <w:p w14:paraId="4090985B" w14:textId="77777777" w:rsidR="000C7EAA" w:rsidRDefault="000C7E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6D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DB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A3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BAFF" w14:textId="77777777" w:rsidR="000C7EAA" w:rsidRDefault="000C7EAA" w:rsidP="009139A6">
      <w:r>
        <w:separator/>
      </w:r>
    </w:p>
  </w:footnote>
  <w:footnote w:type="continuationSeparator" w:id="0">
    <w:p w14:paraId="0CA69F0B" w14:textId="77777777" w:rsidR="000C7EAA" w:rsidRDefault="000C7E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C2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D2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F1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AA"/>
    <w:rsid w:val="000666E0"/>
    <w:rsid w:val="000C7EA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5C4A0"/>
  <w15:chartTrackingRefBased/>
  <w15:docId w15:val="{B1C6EDFC-DFDD-45D4-A0E7-8BF5DBEB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2021-05-02T11:21:00Z</dcterms:created>
  <dcterms:modified xsi:type="dcterms:W3CDTF">2021-05-02T11:21:00Z</dcterms:modified>
</cp:coreProperties>
</file>